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D39" w:rsidRDefault="00415D39" w:rsidP="0041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SHRYMPTON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15D39" w:rsidRDefault="00415D39" w:rsidP="0041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Chepping</w:t>
      </w:r>
      <w:proofErr w:type="spellEnd"/>
      <w:r>
        <w:rPr>
          <w:rFonts w:ascii="Times New Roman" w:hAnsi="Times New Roman" w:cs="Times New Roman"/>
        </w:rPr>
        <w:t xml:space="preserve"> Wycombe, Buckinghamshire. Husbandman.</w:t>
      </w:r>
    </w:p>
    <w:p w:rsidR="00415D39" w:rsidRDefault="00415D39" w:rsidP="00415D39">
      <w:pPr>
        <w:rPr>
          <w:rFonts w:ascii="Times New Roman" w:hAnsi="Times New Roman" w:cs="Times New Roman"/>
        </w:rPr>
      </w:pPr>
    </w:p>
    <w:p w:rsidR="00415D39" w:rsidRDefault="00415D39" w:rsidP="00415D39">
      <w:pPr>
        <w:rPr>
          <w:rFonts w:ascii="Times New Roman" w:hAnsi="Times New Roman" w:cs="Times New Roman"/>
        </w:rPr>
      </w:pPr>
    </w:p>
    <w:p w:rsidR="00415D39" w:rsidRDefault="00415D39" w:rsidP="0041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Dormer(q.v.) made a plaint of debt against him.</w:t>
      </w:r>
    </w:p>
    <w:p w:rsidR="00415D39" w:rsidRDefault="00415D39" w:rsidP="0041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15D39" w:rsidRDefault="00415D39" w:rsidP="00415D39">
      <w:pPr>
        <w:rPr>
          <w:rFonts w:ascii="Times New Roman" w:hAnsi="Times New Roman" w:cs="Times New Roman"/>
        </w:rPr>
      </w:pPr>
    </w:p>
    <w:p w:rsidR="00415D39" w:rsidRDefault="00415D39" w:rsidP="00415D39">
      <w:pPr>
        <w:rPr>
          <w:rFonts w:ascii="Times New Roman" w:hAnsi="Times New Roman" w:cs="Times New Roman"/>
        </w:rPr>
      </w:pPr>
    </w:p>
    <w:p w:rsidR="00415D39" w:rsidRDefault="00415D39" w:rsidP="00415D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September 2017</w:t>
      </w:r>
    </w:p>
    <w:p w:rsidR="006B2F86" w:rsidRPr="00E71FC3" w:rsidRDefault="00415D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D39" w:rsidRDefault="00415D39" w:rsidP="00E71FC3">
      <w:r>
        <w:separator/>
      </w:r>
    </w:p>
  </w:endnote>
  <w:endnote w:type="continuationSeparator" w:id="0">
    <w:p w:rsidR="00415D39" w:rsidRDefault="00415D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D39" w:rsidRDefault="00415D39" w:rsidP="00E71FC3">
      <w:r>
        <w:separator/>
      </w:r>
    </w:p>
  </w:footnote>
  <w:footnote w:type="continuationSeparator" w:id="0">
    <w:p w:rsidR="00415D39" w:rsidRDefault="00415D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D39"/>
    <w:rsid w:val="001A7C09"/>
    <w:rsid w:val="00415D3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27F431-105A-461C-9A8F-30278A800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5D3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15D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2017-09-26T18:51:00Z</dcterms:created>
  <dcterms:modified xsi:type="dcterms:W3CDTF">2017-09-26T18:51:00Z</dcterms:modified>
</cp:coreProperties>
</file>